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36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023032">
        <w:trPr>
          <w:trHeight w:val="1843"/>
        </w:trPr>
        <w:tc>
          <w:tcPr>
            <w:tcW w:w="284" w:type="dxa"/>
          </w:tcPr>
          <w:p w:rsidR="0083797B" w:rsidRDefault="0083797B" w:rsidP="00023032"/>
        </w:tc>
        <w:tc>
          <w:tcPr>
            <w:tcW w:w="3260" w:type="dxa"/>
          </w:tcPr>
          <w:p w:rsidR="0083797B" w:rsidRDefault="0083797B" w:rsidP="00023032"/>
        </w:tc>
        <w:tc>
          <w:tcPr>
            <w:tcW w:w="2410" w:type="dxa"/>
          </w:tcPr>
          <w:p w:rsidR="0083797B" w:rsidRDefault="0083797B" w:rsidP="00023032">
            <w:pPr>
              <w:pStyle w:val="a6"/>
            </w:pPr>
          </w:p>
        </w:tc>
      </w:tr>
      <w:tr w:rsidR="0083797B" w:rsidTr="00023032">
        <w:trPr>
          <w:cantSplit/>
          <w:trHeight w:val="995"/>
        </w:trPr>
        <w:tc>
          <w:tcPr>
            <w:tcW w:w="284" w:type="dxa"/>
          </w:tcPr>
          <w:p w:rsidR="0083797B" w:rsidRPr="00660768" w:rsidRDefault="0083797B" w:rsidP="00023032">
            <w:pPr>
              <w:pStyle w:val="af1"/>
              <w:spacing w:before="120"/>
              <w:ind w:left="-25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1F42C3" w:rsidRDefault="00023032" w:rsidP="00023032">
            <w:pPr>
              <w:spacing w:before="120"/>
              <w:ind w:firstLine="0"/>
              <w:jc w:val="both"/>
            </w:pPr>
            <w:r>
              <w:t>2</w:t>
            </w:r>
            <w:r w:rsidR="005A71A4">
              <w:t>9 сентября 2021 года</w:t>
            </w:r>
          </w:p>
          <w:p w:rsidR="00F1333A" w:rsidRDefault="00F1333A" w:rsidP="00023032">
            <w:pPr>
              <w:spacing w:before="120"/>
              <w:ind w:firstLine="0"/>
            </w:pPr>
          </w:p>
          <w:p w:rsidR="00C60E64" w:rsidRDefault="00C60E64" w:rsidP="00023032">
            <w:pPr>
              <w:spacing w:before="120"/>
              <w:ind w:firstLine="0"/>
            </w:pPr>
          </w:p>
          <w:p w:rsidR="001F42C3" w:rsidRPr="008727C3" w:rsidRDefault="001F42C3" w:rsidP="00023032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>Об исполнении бюджета муниципального образования «рабочий поселок Большое Козино» за 2020 год</w:t>
            </w:r>
          </w:p>
        </w:tc>
        <w:tc>
          <w:tcPr>
            <w:tcW w:w="2410" w:type="dxa"/>
          </w:tcPr>
          <w:p w:rsidR="0083797B" w:rsidRPr="00660768" w:rsidRDefault="0083797B" w:rsidP="00023032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023032">
        <w:trPr>
          <w:trHeight w:val="298"/>
        </w:trPr>
        <w:tc>
          <w:tcPr>
            <w:tcW w:w="284" w:type="dxa"/>
          </w:tcPr>
          <w:p w:rsidR="0083797B" w:rsidRPr="001F42C3" w:rsidRDefault="005A71A4" w:rsidP="00023032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  <w:r>
              <w:rPr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3260" w:type="dxa"/>
          </w:tcPr>
          <w:p w:rsidR="0083797B" w:rsidRDefault="0083797B" w:rsidP="00023032"/>
        </w:tc>
        <w:tc>
          <w:tcPr>
            <w:tcW w:w="2410" w:type="dxa"/>
          </w:tcPr>
          <w:p w:rsidR="0083797B" w:rsidRDefault="0083797B" w:rsidP="00023032"/>
        </w:tc>
      </w:tr>
    </w:tbl>
    <w:p w:rsidR="005A71A4" w:rsidRDefault="005A71A4"/>
    <w:p w:rsidR="005A71A4" w:rsidRDefault="005A71A4"/>
    <w:p w:rsidR="005A71A4" w:rsidRDefault="005A71A4"/>
    <w:p w:rsidR="005A71A4" w:rsidRDefault="005A71A4"/>
    <w:p w:rsidR="005A71A4" w:rsidRDefault="005A71A4"/>
    <w:p w:rsidR="005A71A4" w:rsidRDefault="005A71A4">
      <w:r>
        <w:tab/>
      </w:r>
      <w:r>
        <w:tab/>
      </w:r>
      <w:r>
        <w:tab/>
      </w:r>
      <w:r>
        <w:tab/>
      </w:r>
    </w:p>
    <w:p w:rsidR="005A71A4" w:rsidRDefault="005A71A4" w:rsidP="005A71A4">
      <w:pPr>
        <w:jc w:val="center"/>
      </w:pPr>
      <w:r>
        <w:t xml:space="preserve">              </w:t>
      </w:r>
      <w:r w:rsidR="00023032">
        <w:t xml:space="preserve">       </w:t>
      </w:r>
      <w:r>
        <w:t xml:space="preserve"> 250</w:t>
      </w:r>
    </w:p>
    <w:p w:rsidR="0083797B" w:rsidRDefault="005A71A4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8727C3" w:rsidRDefault="001F42C3" w:rsidP="00E842D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8727C3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муниципального образования «рабочий поселок Большое Козино» за 2020 год, руководствуясь статьями 9, 264.2 Бюджетного кодекса Российской Федерации, Законом Нижегородской области от 29.04.2020 №</w:t>
      </w:r>
      <w:r w:rsidR="005E29BB">
        <w:rPr>
          <w:sz w:val="24"/>
          <w:szCs w:val="24"/>
        </w:rPr>
        <w:t xml:space="preserve"> </w:t>
      </w:r>
      <w:r w:rsidRPr="008727C3">
        <w:rPr>
          <w:sz w:val="24"/>
          <w:szCs w:val="24"/>
        </w:rPr>
        <w:t xml:space="preserve">31-З «О преобразовании муниципальных образований </w:t>
      </w:r>
      <w:proofErr w:type="spellStart"/>
      <w:r w:rsidRPr="008727C3">
        <w:rPr>
          <w:sz w:val="24"/>
          <w:szCs w:val="24"/>
        </w:rPr>
        <w:t>Балахнинского</w:t>
      </w:r>
      <w:proofErr w:type="spellEnd"/>
      <w:r w:rsidRPr="008727C3">
        <w:rPr>
          <w:sz w:val="24"/>
          <w:szCs w:val="24"/>
        </w:rPr>
        <w:t xml:space="preserve"> муниципального района Нижегородской области»</w:t>
      </w:r>
      <w:r w:rsidR="005E29BB">
        <w:rPr>
          <w:sz w:val="24"/>
          <w:szCs w:val="24"/>
        </w:rPr>
        <w:t>,</w:t>
      </w:r>
    </w:p>
    <w:p w:rsidR="001F42C3" w:rsidRPr="001F42C3" w:rsidRDefault="001F42C3" w:rsidP="00E842D1">
      <w:pPr>
        <w:spacing w:line="360" w:lineRule="auto"/>
        <w:ind w:firstLine="709"/>
        <w:jc w:val="both"/>
        <w:rPr>
          <w:szCs w:val="28"/>
        </w:rPr>
      </w:pPr>
    </w:p>
    <w:p w:rsidR="001F42C3" w:rsidRPr="003764A0" w:rsidRDefault="001F42C3" w:rsidP="00E842D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3764A0">
        <w:rPr>
          <w:b/>
          <w:sz w:val="24"/>
          <w:szCs w:val="24"/>
        </w:rPr>
        <w:t>СОВЕТ ДЕПУТАТОВ РЕШИЛ:</w:t>
      </w:r>
    </w:p>
    <w:p w:rsidR="001F42C3" w:rsidRPr="000F37EC" w:rsidRDefault="001F42C3" w:rsidP="00E842D1">
      <w:pPr>
        <w:spacing w:line="360" w:lineRule="auto"/>
        <w:ind w:firstLine="709"/>
        <w:jc w:val="center"/>
        <w:rPr>
          <w:b/>
          <w:szCs w:val="28"/>
        </w:rPr>
      </w:pPr>
    </w:p>
    <w:p w:rsidR="001F42C3" w:rsidRPr="008727C3" w:rsidRDefault="001F42C3" w:rsidP="00E842D1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Большое Козино» за 2020 год по доходам в сумме </w:t>
      </w:r>
      <w:r w:rsidRPr="008727C3">
        <w:rPr>
          <w:rFonts w:ascii="Times New Roman CYR" w:hAnsi="Times New Roman CYR" w:cs="Times New Roman CYR"/>
          <w:b/>
          <w:bCs/>
          <w:sz w:val="24"/>
          <w:szCs w:val="24"/>
        </w:rPr>
        <w:t xml:space="preserve">73 868,2 </w:t>
      </w:r>
      <w:r w:rsidRPr="008727C3">
        <w:rPr>
          <w:sz w:val="24"/>
          <w:szCs w:val="24"/>
        </w:rPr>
        <w:t xml:space="preserve">тысяч рублей, по расходам в сумме </w:t>
      </w:r>
      <w:r w:rsidRPr="008727C3">
        <w:rPr>
          <w:b/>
          <w:bCs/>
          <w:sz w:val="24"/>
          <w:szCs w:val="24"/>
        </w:rPr>
        <w:t xml:space="preserve">74 717,2 </w:t>
      </w:r>
      <w:r w:rsidRPr="008727C3">
        <w:rPr>
          <w:sz w:val="24"/>
          <w:szCs w:val="24"/>
        </w:rPr>
        <w:t xml:space="preserve">тысяч рублей, дефицитом в сумме </w:t>
      </w:r>
      <w:r w:rsidRPr="008727C3">
        <w:rPr>
          <w:b/>
          <w:sz w:val="24"/>
          <w:szCs w:val="24"/>
        </w:rPr>
        <w:t>849,0</w:t>
      </w:r>
      <w:r w:rsidRPr="008727C3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>доходов бюджета муниципального образования «рабочий поселок Большое Козино» за 2020 год по кодам классификации доходов бюджетов согласно приложению 1 к настоящему решению;</w:t>
      </w:r>
    </w:p>
    <w:p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>расходов бюджета муниципального образования «рабочий поселок Большое Козино» за 2020 год по ведомственной структуре расходов бюджетов согласно приложению 2 к настоящему решению;</w:t>
      </w:r>
    </w:p>
    <w:p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t>расходов бюджета муниципального образования «рабочий поселок Большое Козино» за 2020 год по разделам, подразделам классификации расходов бюджетов согласно приложению 3 к настоящему решению;</w:t>
      </w:r>
    </w:p>
    <w:p w:rsidR="001F42C3" w:rsidRPr="008727C3" w:rsidRDefault="001F42C3" w:rsidP="008727C3">
      <w:pPr>
        <w:spacing w:line="360" w:lineRule="auto"/>
        <w:ind w:firstLine="709"/>
        <w:jc w:val="both"/>
        <w:rPr>
          <w:sz w:val="24"/>
          <w:szCs w:val="24"/>
        </w:rPr>
      </w:pPr>
      <w:r w:rsidRPr="008727C3">
        <w:rPr>
          <w:sz w:val="24"/>
          <w:szCs w:val="24"/>
        </w:rPr>
        <w:lastRenderedPageBreak/>
        <w:t xml:space="preserve">источников финансирования дефицита бюджета муниципального образования «рабочий поселок Большое Козино» за 2020 год по кодам </w:t>
      </w:r>
      <w:proofErr w:type="gramStart"/>
      <w:r w:rsidRPr="008727C3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727C3">
        <w:rPr>
          <w:sz w:val="24"/>
          <w:szCs w:val="24"/>
        </w:rPr>
        <w:t xml:space="preserve"> согласно приложению 4 к настоящему решению.</w:t>
      </w:r>
    </w:p>
    <w:p w:rsidR="001F42C3" w:rsidRPr="008727C3" w:rsidRDefault="001F42C3" w:rsidP="001F42C3">
      <w:pPr>
        <w:pStyle w:val="ad"/>
        <w:spacing w:line="276" w:lineRule="auto"/>
        <w:ind w:left="823" w:firstLine="0"/>
        <w:jc w:val="both"/>
        <w:rPr>
          <w:sz w:val="24"/>
          <w:szCs w:val="24"/>
        </w:rPr>
      </w:pPr>
    </w:p>
    <w:p w:rsidR="001F42C3" w:rsidRDefault="001F42C3" w:rsidP="001F42C3">
      <w:pPr>
        <w:spacing w:line="276" w:lineRule="auto"/>
        <w:ind w:firstLine="0"/>
        <w:jc w:val="both"/>
        <w:rPr>
          <w:szCs w:val="28"/>
        </w:rPr>
      </w:pPr>
    </w:p>
    <w:p w:rsidR="0073207E" w:rsidRDefault="0073207E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8727C3" w:rsidTr="0073207E">
        <w:tc>
          <w:tcPr>
            <w:tcW w:w="4998" w:type="dxa"/>
          </w:tcPr>
          <w:p w:rsidR="0073207E" w:rsidRPr="008727C3" w:rsidRDefault="008F3B4F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73207E" w:rsidRPr="008727C3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ы</w:t>
            </w:r>
            <w:r w:rsidR="0073207E" w:rsidRPr="008727C3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8727C3" w:rsidRDefault="0073207E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727C3">
              <w:rPr>
                <w:sz w:val="24"/>
                <w:szCs w:val="24"/>
              </w:rPr>
              <w:t>Балахнинского</w:t>
            </w:r>
            <w:proofErr w:type="spellEnd"/>
            <w:r w:rsidRPr="008727C3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8727C3" w:rsidRDefault="0073207E" w:rsidP="008727C3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8727C3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8727C3">
              <w:rPr>
                <w:sz w:val="24"/>
                <w:szCs w:val="24"/>
              </w:rPr>
              <w:t>Балахнинского</w:t>
            </w:r>
            <w:proofErr w:type="spellEnd"/>
            <w:r w:rsidRPr="008727C3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8727C3" w:rsidRDefault="0073207E" w:rsidP="008727C3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8727C3" w:rsidRDefault="0073207E" w:rsidP="008727C3">
      <w:pPr>
        <w:spacing w:line="360" w:lineRule="auto"/>
        <w:ind w:firstLine="0"/>
        <w:jc w:val="both"/>
        <w:rPr>
          <w:sz w:val="24"/>
          <w:szCs w:val="24"/>
        </w:rPr>
      </w:pPr>
    </w:p>
    <w:p w:rsidR="001F42C3" w:rsidRPr="008727C3" w:rsidRDefault="0073207E" w:rsidP="008727C3">
      <w:pPr>
        <w:spacing w:line="360" w:lineRule="auto"/>
        <w:ind w:firstLine="0"/>
        <w:jc w:val="center"/>
        <w:rPr>
          <w:sz w:val="24"/>
          <w:szCs w:val="24"/>
        </w:rPr>
      </w:pPr>
      <w:r w:rsidRPr="008727C3">
        <w:rPr>
          <w:sz w:val="24"/>
          <w:szCs w:val="24"/>
        </w:rPr>
        <w:t xml:space="preserve">                                         </w:t>
      </w:r>
      <w:r w:rsidR="008727C3">
        <w:rPr>
          <w:sz w:val="24"/>
          <w:szCs w:val="24"/>
        </w:rPr>
        <w:t xml:space="preserve">   </w:t>
      </w:r>
      <w:r w:rsidRPr="008727C3">
        <w:rPr>
          <w:sz w:val="24"/>
          <w:szCs w:val="24"/>
        </w:rPr>
        <w:t xml:space="preserve"> </w:t>
      </w:r>
      <w:r w:rsidR="008F3B4F">
        <w:rPr>
          <w:sz w:val="24"/>
          <w:szCs w:val="24"/>
        </w:rPr>
        <w:t>В</w:t>
      </w:r>
      <w:r w:rsidRPr="008727C3">
        <w:rPr>
          <w:sz w:val="24"/>
          <w:szCs w:val="24"/>
        </w:rPr>
        <w:t>.</w:t>
      </w:r>
      <w:r w:rsidR="008F3B4F">
        <w:rPr>
          <w:sz w:val="24"/>
          <w:szCs w:val="24"/>
        </w:rPr>
        <w:t>А</w:t>
      </w:r>
      <w:r w:rsidRPr="008727C3">
        <w:rPr>
          <w:sz w:val="24"/>
          <w:szCs w:val="24"/>
        </w:rPr>
        <w:t>.</w:t>
      </w:r>
      <w:r w:rsidR="008F3B4F">
        <w:rPr>
          <w:sz w:val="24"/>
          <w:szCs w:val="24"/>
        </w:rPr>
        <w:t xml:space="preserve"> Попов</w:t>
      </w:r>
      <w:r w:rsidRPr="008727C3">
        <w:rPr>
          <w:sz w:val="24"/>
          <w:szCs w:val="24"/>
        </w:rPr>
        <w:t xml:space="preserve">                                        </w:t>
      </w:r>
      <w:r w:rsidR="008727C3">
        <w:rPr>
          <w:sz w:val="24"/>
          <w:szCs w:val="24"/>
        </w:rPr>
        <w:t xml:space="preserve">             </w:t>
      </w:r>
      <w:r w:rsidRPr="008727C3">
        <w:rPr>
          <w:sz w:val="24"/>
          <w:szCs w:val="24"/>
        </w:rPr>
        <w:t xml:space="preserve">    </w:t>
      </w:r>
      <w:r w:rsidR="001F42C3" w:rsidRPr="008727C3">
        <w:rPr>
          <w:sz w:val="24"/>
          <w:szCs w:val="24"/>
        </w:rPr>
        <w:t>А.Н.</w:t>
      </w:r>
      <w:r w:rsidR="008F3B4F">
        <w:rPr>
          <w:sz w:val="24"/>
          <w:szCs w:val="24"/>
        </w:rPr>
        <w:t xml:space="preserve"> </w:t>
      </w:r>
      <w:bookmarkStart w:id="4" w:name="_GoBack"/>
      <w:bookmarkEnd w:id="4"/>
      <w:r w:rsidRPr="008727C3">
        <w:rPr>
          <w:sz w:val="24"/>
          <w:szCs w:val="24"/>
        </w:rPr>
        <w:t>Сидорин</w:t>
      </w:r>
    </w:p>
    <w:p w:rsidR="00855C9A" w:rsidRPr="008727C3" w:rsidRDefault="00855C9A" w:rsidP="008727C3">
      <w:pPr>
        <w:pStyle w:val="10"/>
        <w:spacing w:line="360" w:lineRule="auto"/>
        <w:rPr>
          <w:sz w:val="24"/>
          <w:szCs w:val="24"/>
        </w:rPr>
      </w:pPr>
    </w:p>
    <w:sectPr w:rsidR="00855C9A" w:rsidRPr="008727C3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C3" w:rsidRDefault="001F42C3">
      <w:r>
        <w:separator/>
      </w:r>
    </w:p>
  </w:endnote>
  <w:endnote w:type="continuationSeparator" w:id="0">
    <w:p w:rsidR="001F42C3" w:rsidRDefault="001F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C3" w:rsidRDefault="001F42C3">
      <w:r>
        <w:separator/>
      </w:r>
    </w:p>
  </w:footnote>
  <w:footnote w:type="continuationSeparator" w:id="0">
    <w:p w:rsidR="001F42C3" w:rsidRDefault="001F4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2C3" w:rsidRDefault="000A3E76">
    <w:pPr>
      <w:pStyle w:val="a3"/>
      <w:jc w:val="center"/>
    </w:pPr>
    <w:r>
      <w:rPr>
        <w:rStyle w:val="ab"/>
      </w:rPr>
      <w:fldChar w:fldCharType="begin"/>
    </w:r>
    <w:r w:rsidR="001F42C3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8F3B4F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2C3" w:rsidRDefault="001F42C3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F42C3" w:rsidRPr="00660768" w:rsidRDefault="001F42C3">
    <w:pPr>
      <w:pStyle w:val="ac"/>
      <w:rPr>
        <w:noProof w:val="0"/>
        <w:sz w:val="6"/>
        <w:szCs w:val="6"/>
        <w:lang w:val="en-US"/>
      </w:rPr>
    </w:pPr>
  </w:p>
  <w:p w:rsidR="001F42C3" w:rsidRDefault="001F42C3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1F42C3" w:rsidRDefault="001F42C3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1F42C3" w:rsidRPr="001F42C3" w:rsidRDefault="001F42C3" w:rsidP="00660768">
    <w:pPr>
      <w:jc w:val="center"/>
      <w:rPr>
        <w:b/>
        <w:sz w:val="24"/>
        <w:szCs w:val="24"/>
      </w:rPr>
    </w:pPr>
  </w:p>
  <w:p w:rsidR="001F42C3" w:rsidRPr="00E71831" w:rsidRDefault="001F42C3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1F42C3" w:rsidRPr="00660768" w:rsidRDefault="001F42C3">
    <w:pPr>
      <w:pStyle w:val="ac"/>
      <w:rPr>
        <w:szCs w:val="28"/>
        <w:lang w:val="en-US"/>
      </w:rPr>
    </w:pPr>
  </w:p>
  <w:p w:rsidR="001F42C3" w:rsidRDefault="001F42C3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1F42C3" w:rsidRPr="00660768" w:rsidRDefault="001F42C3" w:rsidP="00660768">
    <w:pPr>
      <w:pStyle w:val="ac"/>
      <w:jc w:val="left"/>
      <w:rPr>
        <w:b w:val="0"/>
        <w:sz w:val="24"/>
        <w:lang w:val="en-US"/>
      </w:rPr>
    </w:pPr>
  </w:p>
  <w:p w:rsidR="001F42C3" w:rsidRPr="00660768" w:rsidRDefault="001F42C3" w:rsidP="00660768">
    <w:pPr>
      <w:rPr>
        <w:sz w:val="24"/>
        <w:szCs w:val="24"/>
      </w:rPr>
    </w:pPr>
  </w:p>
  <w:p w:rsidR="001F42C3" w:rsidRPr="00660768" w:rsidRDefault="001F42C3">
    <w:pPr>
      <w:rPr>
        <w:sz w:val="24"/>
        <w:szCs w:val="24"/>
      </w:rPr>
    </w:pPr>
  </w:p>
  <w:p w:rsidR="001F42C3" w:rsidRPr="00660768" w:rsidRDefault="001F42C3">
    <w:pPr>
      <w:rPr>
        <w:sz w:val="24"/>
        <w:szCs w:val="24"/>
      </w:rPr>
    </w:pPr>
  </w:p>
  <w:p w:rsidR="001F42C3" w:rsidRPr="00660768" w:rsidRDefault="001F42C3">
    <w:pPr>
      <w:rPr>
        <w:sz w:val="24"/>
        <w:szCs w:val="24"/>
      </w:rPr>
    </w:pPr>
  </w:p>
  <w:p w:rsidR="001F42C3" w:rsidRPr="00660768" w:rsidRDefault="001F42C3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23032"/>
    <w:rsid w:val="00060FA1"/>
    <w:rsid w:val="00064DB1"/>
    <w:rsid w:val="000A3E76"/>
    <w:rsid w:val="00193642"/>
    <w:rsid w:val="001C3E98"/>
    <w:rsid w:val="001F42C3"/>
    <w:rsid w:val="002014DC"/>
    <w:rsid w:val="0026324C"/>
    <w:rsid w:val="00285B3F"/>
    <w:rsid w:val="002A403E"/>
    <w:rsid w:val="002A65D0"/>
    <w:rsid w:val="002C5FBA"/>
    <w:rsid w:val="00312FF6"/>
    <w:rsid w:val="00360BB2"/>
    <w:rsid w:val="003764A0"/>
    <w:rsid w:val="00440E11"/>
    <w:rsid w:val="004A5076"/>
    <w:rsid w:val="0054131A"/>
    <w:rsid w:val="00542BE2"/>
    <w:rsid w:val="005A71A4"/>
    <w:rsid w:val="005C7C0D"/>
    <w:rsid w:val="005C7E7B"/>
    <w:rsid w:val="005E29BB"/>
    <w:rsid w:val="00605C4B"/>
    <w:rsid w:val="00643879"/>
    <w:rsid w:val="00660768"/>
    <w:rsid w:val="0073207E"/>
    <w:rsid w:val="007D5955"/>
    <w:rsid w:val="00814F4D"/>
    <w:rsid w:val="00833F4B"/>
    <w:rsid w:val="0083797B"/>
    <w:rsid w:val="00855B59"/>
    <w:rsid w:val="00855C9A"/>
    <w:rsid w:val="008727C3"/>
    <w:rsid w:val="00887341"/>
    <w:rsid w:val="008D6F7A"/>
    <w:rsid w:val="008F3B4F"/>
    <w:rsid w:val="009032EE"/>
    <w:rsid w:val="00942226"/>
    <w:rsid w:val="00977DF8"/>
    <w:rsid w:val="00994BFB"/>
    <w:rsid w:val="009C5506"/>
    <w:rsid w:val="009E2422"/>
    <w:rsid w:val="009F4F93"/>
    <w:rsid w:val="00AD6A08"/>
    <w:rsid w:val="00B070F4"/>
    <w:rsid w:val="00B1543B"/>
    <w:rsid w:val="00B54A61"/>
    <w:rsid w:val="00C073C1"/>
    <w:rsid w:val="00C153FD"/>
    <w:rsid w:val="00C60E64"/>
    <w:rsid w:val="00CB7846"/>
    <w:rsid w:val="00CC2178"/>
    <w:rsid w:val="00D50407"/>
    <w:rsid w:val="00DB2642"/>
    <w:rsid w:val="00DC2930"/>
    <w:rsid w:val="00E1215C"/>
    <w:rsid w:val="00E36C3C"/>
    <w:rsid w:val="00E71831"/>
    <w:rsid w:val="00E842D1"/>
    <w:rsid w:val="00F1333A"/>
    <w:rsid w:val="00F5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50</TotalTime>
  <Pages>2</Pages>
  <Words>212</Words>
  <Characters>1734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21</cp:revision>
  <cp:lastPrinted>2021-04-29T10:29:00Z</cp:lastPrinted>
  <dcterms:created xsi:type="dcterms:W3CDTF">2021-04-29T10:28:00Z</dcterms:created>
  <dcterms:modified xsi:type="dcterms:W3CDTF">2021-10-05T17:33:00Z</dcterms:modified>
</cp:coreProperties>
</file>